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CF3D" w14:textId="77777777" w:rsidR="00045EBC" w:rsidRDefault="00045EBC" w:rsidP="00045E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50B76266" w14:textId="3D8A5B06" w:rsidR="00045EBC" w:rsidRPr="00BB2991" w:rsidRDefault="00045EBC" w:rsidP="00045E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Številka: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4301-</w:t>
      </w:r>
      <w:r>
        <w:rPr>
          <w:rFonts w:cs="Arial"/>
          <w:sz w:val="20"/>
          <w:szCs w:val="20"/>
        </w:rPr>
        <w:t>0006/2023</w:t>
      </w:r>
    </w:p>
    <w:p w14:paraId="2646C6F0" w14:textId="77777777" w:rsidR="00045EBC" w:rsidRPr="00BB2991" w:rsidRDefault="00045EBC" w:rsidP="00045E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JN BR: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2023-044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2793CED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</w:t>
      </w:r>
      <w:r w:rsidR="006C6AB3">
        <w:rPr>
          <w:rFonts w:cs="Arial"/>
        </w:rPr>
        <w:t xml:space="preserve"> </w:t>
      </w:r>
      <w:r w:rsidR="006C6AB3" w:rsidRPr="00771D8D">
        <w:rPr>
          <w:rFonts w:cs="Arial"/>
          <w:i/>
          <w:color w:val="BFBFBF" w:themeColor="background1" w:themeShade="BF"/>
          <w:sz w:val="18"/>
          <w:szCs w:val="18"/>
        </w:rPr>
        <w:t>(ta stavek prilagodimo glede na konkreten primer ali ga brišemo)</w:t>
      </w:r>
      <w:r w:rsidRPr="00F66554">
        <w:rPr>
          <w:rFonts w:cs="Arial"/>
        </w:rPr>
        <w:t>.</w:t>
      </w:r>
      <w:r w:rsidR="006C6AB3">
        <w:rPr>
          <w:rFonts w:cs="Arial"/>
        </w:rPr>
        <w:t xml:space="preserve">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77777777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24215933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588E37C5" w14:textId="62FE5BFA" w:rsidR="00F21266" w:rsidRDefault="00F21266" w:rsidP="00C25B68">
      <w:pPr>
        <w:widowControl w:val="0"/>
        <w:ind w:left="360"/>
        <w:jc w:val="both"/>
        <w:rPr>
          <w:rFonts w:eastAsia="Arial" w:cs="Arial"/>
        </w:rPr>
      </w:pPr>
    </w:p>
    <w:p w14:paraId="531B76BD" w14:textId="247C8BFE" w:rsidR="00F21266" w:rsidRPr="00F21266" w:rsidRDefault="00F21266" w:rsidP="00F21266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06942923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6C6AB3" w:rsidRPr="003C6CA8">
        <w:rPr>
          <w:rFonts w:cs="Arial"/>
        </w:rPr>
        <w:t xml:space="preserve">izpolnijo ESPD in ga v skladu z navodilom iz tega obrazca priložijo ponudbi </w:t>
      </w:r>
      <w:r w:rsidR="006C6AB3" w:rsidRPr="00771D8D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083533D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19221C39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6BFF8A5E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0C6E55">
        <w:rPr>
          <w:rFonts w:cs="Arial"/>
          <w:b/>
          <w:bCs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47615AF" w14:textId="77777777" w:rsidR="00771D8D" w:rsidRPr="003D5583" w:rsidRDefault="00771D8D" w:rsidP="00FA1171">
      <w:pPr>
        <w:widowControl w:val="0"/>
        <w:jc w:val="both"/>
        <w:rPr>
          <w:rFonts w:cs="Arial"/>
        </w:rPr>
      </w:pPr>
    </w:p>
    <w:p w14:paraId="78271222" w14:textId="77777777" w:rsidR="00740B18" w:rsidRPr="00740B18" w:rsidRDefault="004D2049" w:rsidP="00267367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740B18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740B18">
        <w:rPr>
          <w:rFonts w:cs="Arial"/>
          <w:b/>
          <w:lang w:eastAsia="x-none"/>
        </w:rPr>
        <w:t>1</w:t>
      </w:r>
      <w:r w:rsidR="00D35CA7" w:rsidRPr="00740B18">
        <w:rPr>
          <w:rFonts w:cs="Arial"/>
          <w:b/>
          <w:lang w:eastAsia="x-none"/>
        </w:rPr>
        <w:t>4</w:t>
      </w:r>
      <w:r w:rsidRPr="00740B18">
        <w:rPr>
          <w:rFonts w:cs="Arial"/>
          <w:b/>
          <w:lang w:eastAsia="x-none"/>
        </w:rPr>
        <w:t>)</w:t>
      </w:r>
      <w:r w:rsidR="00D46D07" w:rsidRPr="00740B18">
        <w:rPr>
          <w:rFonts w:cs="Arial"/>
          <w:i/>
          <w:color w:val="FF0000"/>
          <w:lang w:eastAsia="x-none"/>
        </w:rPr>
        <w:t xml:space="preserve"> </w:t>
      </w:r>
    </w:p>
    <w:p w14:paraId="446782B1" w14:textId="7D63C91B" w:rsidR="00133DCD" w:rsidRPr="00740B18" w:rsidRDefault="00D35CA7" w:rsidP="00740B18">
      <w:pPr>
        <w:widowControl w:val="0"/>
        <w:ind w:left="360"/>
        <w:jc w:val="both"/>
        <w:rPr>
          <w:rFonts w:cs="Arial"/>
          <w:color w:val="000000" w:themeColor="text1"/>
        </w:rPr>
      </w:pPr>
      <w:r w:rsidRPr="00740B18">
        <w:rPr>
          <w:rFonts w:cs="Arial"/>
          <w:color w:val="000000" w:themeColor="text1"/>
        </w:rPr>
        <w:t xml:space="preserve">Ponudnik mora v ponudbeni dokumentaciji </w:t>
      </w:r>
      <w:r w:rsidRPr="00740B18">
        <w:rPr>
          <w:rFonts w:cs="Arial"/>
          <w:b/>
          <w:color w:val="000000" w:themeColor="text1"/>
          <w:u w:val="single"/>
        </w:rPr>
        <w:t xml:space="preserve">predložiti v </w:t>
      </w:r>
      <w:r w:rsidR="00C25B68" w:rsidRPr="00740B18">
        <w:rPr>
          <w:rFonts w:cs="Arial"/>
          <w:b/>
          <w:color w:val="000000" w:themeColor="text1"/>
          <w:u w:val="single"/>
        </w:rPr>
        <w:t>N</w:t>
      </w:r>
      <w:r w:rsidRPr="00740B18">
        <w:rPr>
          <w:rFonts w:cs="Arial"/>
          <w:b/>
          <w:color w:val="000000" w:themeColor="text1"/>
          <w:u w:val="single"/>
        </w:rPr>
        <w:t>avodilih ponudnikom za pripravo ponudbe</w:t>
      </w:r>
      <w:r w:rsidR="00C25B68" w:rsidRPr="00740B18">
        <w:rPr>
          <w:rFonts w:cs="Arial"/>
          <w:b/>
          <w:color w:val="000000" w:themeColor="text1"/>
          <w:u w:val="single"/>
        </w:rPr>
        <w:t xml:space="preserve"> (OBR – 2.02)</w:t>
      </w:r>
      <w:r w:rsidRPr="00740B18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- 2.14</w:t>
      </w:r>
      <w:r w:rsidRPr="00740B18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740B18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740B18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740B18">
        <w:rPr>
          <w:rFonts w:cs="Arial"/>
          <w:color w:val="000000" w:themeColor="text1"/>
        </w:rPr>
        <w:t xml:space="preserve">. Morebitna finančna zavarovanja </w:t>
      </w:r>
      <w:r w:rsidR="009819FE" w:rsidRPr="00740B18">
        <w:rPr>
          <w:rFonts w:cs="Arial"/>
          <w:color w:val="000000" w:themeColor="text1"/>
        </w:rPr>
        <w:t xml:space="preserve">podizvajalcev niso </w:t>
      </w:r>
      <w:r w:rsidR="00BB4B49" w:rsidRPr="00740B18">
        <w:rPr>
          <w:rFonts w:cs="Arial"/>
          <w:color w:val="000000" w:themeColor="text1"/>
        </w:rPr>
        <w:t>dovoljena</w:t>
      </w:r>
      <w:r w:rsidR="00D10A36" w:rsidRPr="00740B18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E6909DB" w14:textId="5C3BD9AD" w:rsidR="0041440F" w:rsidRPr="0041440F" w:rsidRDefault="001425DB" w:rsidP="0041440F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E1306B">
        <w:rPr>
          <w:rFonts w:cs="Arial"/>
          <w:b/>
          <w:color w:val="000000" w:themeColor="text1"/>
        </w:rPr>
        <w:t xml:space="preserve">Finančno zavarovanje </w:t>
      </w:r>
      <w:r w:rsidR="00FD6F4E" w:rsidRPr="00E1306B">
        <w:rPr>
          <w:rFonts w:cs="Arial"/>
          <w:b/>
          <w:color w:val="000000" w:themeColor="text1"/>
        </w:rPr>
        <w:t xml:space="preserve">za dobro izvedbo </w:t>
      </w:r>
      <w:r w:rsidRPr="00E1306B">
        <w:rPr>
          <w:rFonts w:cs="Arial"/>
          <w:b/>
          <w:color w:val="000000" w:themeColor="text1"/>
        </w:rPr>
        <w:t>del</w:t>
      </w:r>
      <w:r w:rsidR="005E2DE5" w:rsidRPr="00E1306B">
        <w:rPr>
          <w:rFonts w:cs="Arial"/>
          <w:b/>
          <w:color w:val="000000" w:themeColor="text1"/>
        </w:rPr>
        <w:t xml:space="preserve"> </w:t>
      </w:r>
      <w:r w:rsidR="005E2DE5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5</w:t>
      </w:r>
      <w:r w:rsidR="005E2DE5" w:rsidRPr="00E1306B">
        <w:rPr>
          <w:rFonts w:cs="Arial"/>
          <w:b/>
          <w:color w:val="000000" w:themeColor="text1"/>
          <w:lang w:eastAsia="x-none"/>
        </w:rPr>
        <w:t>)</w:t>
      </w:r>
      <w:r w:rsidR="0041440F">
        <w:rPr>
          <w:rFonts w:cs="Arial"/>
          <w:b/>
          <w:color w:val="000000" w:themeColor="text1"/>
          <w:lang w:eastAsia="x-none"/>
        </w:rPr>
        <w:t>:</w:t>
      </w:r>
    </w:p>
    <w:p w14:paraId="7F1A9DEE" w14:textId="77777777" w:rsidR="0041440F" w:rsidRPr="0041440F" w:rsidRDefault="0041440F" w:rsidP="0041440F">
      <w:pPr>
        <w:widowControl w:val="0"/>
        <w:ind w:left="360"/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</w:p>
    <w:p w14:paraId="5E14E976" w14:textId="78F85788" w:rsidR="0041440F" w:rsidRPr="0041440F" w:rsidRDefault="0041440F" w:rsidP="0041440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 w:rsidR="00564EFC"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 w:rsidR="00057560">
        <w:rPr>
          <w:rFonts w:ascii="Arial" w:hAnsi="Arial" w:cs="Arial"/>
          <w:b/>
          <w:color w:val="000000" w:themeColor="text1"/>
        </w:rPr>
        <w:t>NAKUP</w:t>
      </w:r>
      <w:r w:rsidRPr="0041440F">
        <w:rPr>
          <w:rFonts w:ascii="Arial" w:hAnsi="Arial" w:cs="Arial"/>
          <w:b/>
          <w:color w:val="000000" w:themeColor="text1"/>
        </w:rPr>
        <w:t xml:space="preserve"> BLAGA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008F32D6" w14:textId="0324ECB2" w:rsidR="00D35CA7" w:rsidRDefault="00D35CA7" w:rsidP="0041440F">
      <w:pPr>
        <w:pStyle w:val="Odstavekseznama"/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color w:val="000000" w:themeColor="text1"/>
        </w:rPr>
        <w:t xml:space="preserve">Ponudnik mora v ponudbeni dokumentaciji predložiti </w:t>
      </w:r>
      <w:r w:rsidRPr="0041440F">
        <w:rPr>
          <w:rFonts w:ascii="Arial" w:hAnsi="Arial" w:cs="Arial"/>
          <w:b/>
          <w:color w:val="000000" w:themeColor="text1"/>
          <w:u w:val="single"/>
        </w:rPr>
        <w:t>parafiran vzorec finančnega zavarovanja za dobro izvedbo del OBR - 2.15</w:t>
      </w:r>
      <w:r w:rsidRPr="0041440F">
        <w:rPr>
          <w:rFonts w:ascii="Arial" w:hAnsi="Arial" w:cs="Arial"/>
          <w:color w:val="000000" w:themeColor="text1"/>
        </w:rPr>
        <w:t>, ki ga bo moral izbrani ponudnik predložiti naročniku v vrednosti in vrsti navedeni v osnutku pogodbe ter v obliki priloženi razpisni dokumentaciji. Finančno zavarovanje za celotno zahtevano višino finančnega zavarovanja (ENO zavarovanje)</w:t>
      </w:r>
      <w:r w:rsidR="00064212" w:rsidRPr="0041440F">
        <w:rPr>
          <w:rFonts w:ascii="Arial" w:hAnsi="Arial" w:cs="Arial"/>
          <w:color w:val="000000" w:themeColor="text1"/>
        </w:rPr>
        <w:t xml:space="preserve"> </w:t>
      </w:r>
      <w:r w:rsidRPr="0041440F">
        <w:rPr>
          <w:rFonts w:ascii="Arial" w:hAnsi="Arial" w:cs="Arial"/>
          <w:color w:val="000000" w:themeColor="text1"/>
        </w:rPr>
        <w:t>bo moral predloži</w:t>
      </w:r>
      <w:r w:rsidR="00536155" w:rsidRPr="0041440F">
        <w:rPr>
          <w:rFonts w:ascii="Arial" w:hAnsi="Arial" w:cs="Arial"/>
          <w:color w:val="000000" w:themeColor="text1"/>
        </w:rPr>
        <w:t>ti</w:t>
      </w:r>
      <w:r w:rsidRPr="0041440F">
        <w:rPr>
          <w:rFonts w:ascii="Arial" w:hAnsi="Arial" w:cs="Arial"/>
          <w:color w:val="000000" w:themeColor="text1"/>
        </w:rPr>
        <w:t xml:space="preserve"> </w:t>
      </w:r>
      <w:r w:rsidRPr="0041440F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41440F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41440F">
        <w:rPr>
          <w:rFonts w:ascii="Arial" w:hAnsi="Arial"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41440F">
        <w:rPr>
          <w:rFonts w:ascii="Arial" w:hAnsi="Arial" w:cs="Arial"/>
          <w:color w:val="000000" w:themeColor="text1"/>
        </w:rPr>
        <w:t>soponudnikov</w:t>
      </w:r>
      <w:proofErr w:type="spellEnd"/>
      <w:r w:rsidRPr="0041440F">
        <w:rPr>
          <w:rFonts w:ascii="Arial" w:hAnsi="Arial" w:cs="Arial"/>
          <w:color w:val="000000" w:themeColor="text1"/>
        </w:rPr>
        <w:t xml:space="preserve"> izbranega ponudnika.</w:t>
      </w:r>
    </w:p>
    <w:p w14:paraId="3A991E2A" w14:textId="77777777" w:rsidR="0041440F" w:rsidRDefault="0041440F" w:rsidP="0041440F">
      <w:pPr>
        <w:pStyle w:val="Odstavekseznama"/>
        <w:ind w:left="360"/>
        <w:rPr>
          <w:rFonts w:ascii="Arial" w:hAnsi="Arial" w:cs="Arial"/>
          <w:color w:val="000000" w:themeColor="text1"/>
        </w:rPr>
      </w:pPr>
    </w:p>
    <w:p w14:paraId="51008689" w14:textId="113C801C" w:rsidR="0041440F" w:rsidRPr="0041440F" w:rsidRDefault="0041440F" w:rsidP="0041440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 w:rsidR="00564EFC"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SKLADIŠČENJE BLAGA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1C361C0D" w14:textId="77777777" w:rsidR="0041440F" w:rsidRDefault="0041440F" w:rsidP="0041440F">
      <w:pPr>
        <w:pStyle w:val="Odstavekseznama"/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color w:val="000000" w:themeColor="text1"/>
        </w:rPr>
        <w:t xml:space="preserve">Ponudnik mora v ponudbeni dokumentaciji predložiti </w:t>
      </w:r>
      <w:r w:rsidRPr="0041440F">
        <w:rPr>
          <w:rFonts w:ascii="Arial" w:hAnsi="Arial" w:cs="Arial"/>
          <w:b/>
          <w:color w:val="000000" w:themeColor="text1"/>
          <w:u w:val="single"/>
        </w:rPr>
        <w:t>parafiran vzorec finančnega zavarovanja za dobro izvedbo del OBR - 2.15</w:t>
      </w:r>
      <w:r w:rsidRPr="0041440F">
        <w:rPr>
          <w:rFonts w:ascii="Arial" w:hAnsi="Arial" w:cs="Arial"/>
          <w:color w:val="000000" w:themeColor="text1"/>
        </w:rPr>
        <w:t xml:space="preserve">, ki ga bo moral izbrani ponudnik predložiti naročniku v vrednosti in vrsti navedeni v osnutku pogodbe ter v obliki priloženi razpisni dokumentaciji. Finančno zavarovanje za celotno zahtevano višino finančnega zavarovanja (ENO zavarovanje) bo moral predložiti </w:t>
      </w:r>
      <w:r w:rsidRPr="0041440F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41440F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41440F">
        <w:rPr>
          <w:rFonts w:ascii="Arial" w:hAnsi="Arial"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41440F">
        <w:rPr>
          <w:rFonts w:ascii="Arial" w:hAnsi="Arial" w:cs="Arial"/>
          <w:color w:val="000000" w:themeColor="text1"/>
        </w:rPr>
        <w:t>soponudnikov</w:t>
      </w:r>
      <w:proofErr w:type="spellEnd"/>
      <w:r w:rsidRPr="0041440F">
        <w:rPr>
          <w:rFonts w:ascii="Arial" w:hAnsi="Arial" w:cs="Arial"/>
          <w:color w:val="000000" w:themeColor="text1"/>
        </w:rPr>
        <w:t xml:space="preserve"> izbranega ponudnika.</w:t>
      </w:r>
    </w:p>
    <w:p w14:paraId="4991A9E3" w14:textId="6552588C" w:rsidR="00D35CA7" w:rsidRDefault="00D35CA7" w:rsidP="00996859">
      <w:pPr>
        <w:ind w:left="360"/>
        <w:rPr>
          <w:rFonts w:cs="Arial"/>
          <w:color w:val="000000" w:themeColor="text1"/>
        </w:rPr>
      </w:pPr>
    </w:p>
    <w:p w14:paraId="054D958D" w14:textId="77777777" w:rsidR="00D41AD9" w:rsidRPr="000563FE" w:rsidRDefault="00D41AD9" w:rsidP="00D41AD9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85D1077" w14:textId="77777777" w:rsidR="00D41AD9" w:rsidRPr="00E1306B" w:rsidRDefault="00D41AD9" w:rsidP="00D41AD9">
      <w:pPr>
        <w:rPr>
          <w:rFonts w:cs="Arial"/>
          <w:color w:val="000000" w:themeColor="text1"/>
        </w:rPr>
      </w:pPr>
    </w:p>
    <w:p w14:paraId="5130A206" w14:textId="24A9A6C2" w:rsidR="006C6AB3" w:rsidRPr="0041440F" w:rsidRDefault="0041440F" w:rsidP="0041440F">
      <w:pPr>
        <w:pStyle w:val="Tekstpogodba-Marko"/>
        <w:ind w:left="360"/>
        <w:rPr>
          <w:rFonts w:cs="Arial"/>
        </w:rPr>
      </w:pPr>
      <w:r w:rsidRPr="00454654">
        <w:rPr>
          <w:rFonts w:ascii="Arial" w:hAnsi="Arial" w:cs="Arial"/>
          <w:color w:val="000000" w:themeColor="text1"/>
        </w:rPr>
        <w:t xml:space="preserve">Izbrani ponudnik </w:t>
      </w:r>
      <w:r>
        <w:rPr>
          <w:rFonts w:ascii="Arial" w:hAnsi="Arial" w:cs="Arial"/>
          <w:color w:val="000000" w:themeColor="text1"/>
        </w:rPr>
        <w:t xml:space="preserve">bo zavarovanje </w:t>
      </w:r>
      <w:r w:rsidRPr="00454654">
        <w:rPr>
          <w:rFonts w:ascii="Arial" w:hAnsi="Arial" w:cs="Arial"/>
          <w:color w:val="000000" w:themeColor="text1"/>
        </w:rPr>
        <w:t>predloži</w:t>
      </w:r>
      <w:r>
        <w:rPr>
          <w:rFonts w:ascii="Arial" w:hAnsi="Arial" w:cs="Arial"/>
          <w:color w:val="000000" w:themeColor="text1"/>
        </w:rPr>
        <w:t>l</w:t>
      </w:r>
      <w:r w:rsidRPr="00454654">
        <w:rPr>
          <w:rFonts w:ascii="Arial" w:hAnsi="Arial" w:cs="Arial"/>
          <w:color w:val="000000" w:themeColor="text1"/>
        </w:rPr>
        <w:t xml:space="preserve"> v vrednosti in vrsti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navedeni v osnutku pogodbe ter v obliki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priloženi razpisni dokument</w:t>
      </w:r>
      <w:bookmarkStart w:id="0" w:name="_GoBack"/>
      <w:bookmarkEnd w:id="0"/>
      <w:r w:rsidRPr="00454654">
        <w:rPr>
          <w:rFonts w:ascii="Arial" w:hAnsi="Arial" w:cs="Arial"/>
          <w:color w:val="000000" w:themeColor="text1"/>
        </w:rPr>
        <w:t>aciji</w:t>
      </w:r>
      <w:r>
        <w:rPr>
          <w:rFonts w:ascii="Arial" w:hAnsi="Arial" w:cs="Arial"/>
          <w:color w:val="000000" w:themeColor="text1"/>
        </w:rPr>
        <w:t>.</w:t>
      </w:r>
    </w:p>
    <w:p w14:paraId="25868026" w14:textId="293C4E82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564EFC">
        <w:rPr>
          <w:rFonts w:cs="Arial"/>
          <w:b/>
          <w:color w:val="000000" w:themeColor="text1"/>
          <w:lang w:eastAsia="x-none"/>
        </w:rPr>
        <w:t>a in OBR – 2.17b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6713EC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40651528" w14:textId="39AEBDF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057560">
        <w:rPr>
          <w:rFonts w:cs="Arial"/>
          <w:b/>
          <w:color w:val="000000" w:themeColor="text1"/>
        </w:rPr>
        <w:t>8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022E5" w14:textId="77777777" w:rsidR="00011A55" w:rsidRDefault="00011A55">
      <w:r>
        <w:separator/>
      </w:r>
    </w:p>
  </w:endnote>
  <w:endnote w:type="continuationSeparator" w:id="0">
    <w:p w14:paraId="40D7B700" w14:textId="77777777" w:rsidR="00011A55" w:rsidRDefault="0001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EED3B9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C6AB3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C6AB3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B887119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6A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6AB3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59029" w14:textId="77777777" w:rsidR="00011A55" w:rsidRDefault="00011A55">
      <w:r>
        <w:separator/>
      </w:r>
    </w:p>
  </w:footnote>
  <w:footnote w:type="continuationSeparator" w:id="0">
    <w:p w14:paraId="1B9816DF" w14:textId="77777777" w:rsidR="00011A55" w:rsidRDefault="0001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4CFD3067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0B18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48209D"/>
    <w:multiLevelType w:val="hybridMultilevel"/>
    <w:tmpl w:val="916087B2"/>
    <w:lvl w:ilvl="0" w:tplc="0986B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1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6"/>
  </w:num>
  <w:num w:numId="16">
    <w:abstractNumId w:val="2"/>
  </w:num>
  <w:num w:numId="17">
    <w:abstractNumId w:val="13"/>
  </w:num>
  <w:num w:numId="18">
    <w:abstractNumId w:val="37"/>
  </w:num>
  <w:num w:numId="19">
    <w:abstractNumId w:val="29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8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9"/>
  </w:num>
  <w:num w:numId="38">
    <w:abstractNumId w:val="22"/>
  </w:num>
  <w:num w:numId="39">
    <w:abstractNumId w:val="43"/>
  </w:num>
  <w:num w:numId="40">
    <w:abstractNumId w:val="20"/>
  </w:num>
  <w:num w:numId="41">
    <w:abstractNumId w:val="31"/>
  </w:num>
  <w:num w:numId="42">
    <w:abstractNumId w:val="27"/>
  </w:num>
  <w:num w:numId="43">
    <w:abstractNumId w:val="30"/>
  </w:num>
  <w:num w:numId="44">
    <w:abstractNumId w:val="25"/>
  </w:num>
  <w:num w:numId="45">
    <w:abstractNumId w:val="9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5EBC"/>
    <w:rsid w:val="000462E0"/>
    <w:rsid w:val="00046CE2"/>
    <w:rsid w:val="00047D20"/>
    <w:rsid w:val="0005065F"/>
    <w:rsid w:val="0005220F"/>
    <w:rsid w:val="00055DA3"/>
    <w:rsid w:val="00057560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67F45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440F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4EFC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0B18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1AD9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117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kstpogodba-Marko">
    <w:name w:val="Tekst pogodba - Marko"/>
    <w:basedOn w:val="Navaden"/>
    <w:qFormat/>
    <w:rsid w:val="0041440F"/>
    <w:pPr>
      <w:spacing w:after="120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83605-B891-4861-93EF-D3E04B2F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http://purl.org/dc/terms/"/>
    <ds:schemaRef ds:uri="6a4cc071-bd85-44c5-acc7-68a9b922d49c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d71791d-4b08-4651-a8aa-c7bfc8b3429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A8842A-B340-4E8D-BB1B-ECFF2DC9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133</TotalTime>
  <Pages>3</Pages>
  <Words>1064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20</cp:revision>
  <cp:lastPrinted>2019-04-23T11:39:00Z</cp:lastPrinted>
  <dcterms:created xsi:type="dcterms:W3CDTF">2022-05-12T12:20:00Z</dcterms:created>
  <dcterms:modified xsi:type="dcterms:W3CDTF">2023-03-09T12:25:00Z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